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654E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WESTELEY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5A513EA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Condover, Shropshire. Husbandman.</w:t>
      </w:r>
    </w:p>
    <w:p w14:paraId="48F9C2C9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27D80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85613B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John Adams(q.v.) brought a plaint of trespass against him.</w:t>
      </w:r>
    </w:p>
    <w:p w14:paraId="79EFE414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30DD6B2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F20EDB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30B723" w14:textId="77777777" w:rsidR="009D5F22" w:rsidRDefault="009D5F22" w:rsidP="009D5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2022</w:t>
      </w:r>
    </w:p>
    <w:p w14:paraId="078020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37F2" w14:textId="77777777" w:rsidR="009D5F22" w:rsidRDefault="009D5F22" w:rsidP="009139A6">
      <w:r>
        <w:separator/>
      </w:r>
    </w:p>
  </w:endnote>
  <w:endnote w:type="continuationSeparator" w:id="0">
    <w:p w14:paraId="746C3146" w14:textId="77777777" w:rsidR="009D5F22" w:rsidRDefault="009D5F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B9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F5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317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A537B" w14:textId="77777777" w:rsidR="009D5F22" w:rsidRDefault="009D5F22" w:rsidP="009139A6">
      <w:r>
        <w:separator/>
      </w:r>
    </w:p>
  </w:footnote>
  <w:footnote w:type="continuationSeparator" w:id="0">
    <w:p w14:paraId="1A41E9A4" w14:textId="77777777" w:rsidR="009D5F22" w:rsidRDefault="009D5F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21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4C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B7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F22"/>
    <w:rsid w:val="000666E0"/>
    <w:rsid w:val="002510B7"/>
    <w:rsid w:val="005C130B"/>
    <w:rsid w:val="00826F5C"/>
    <w:rsid w:val="009139A6"/>
    <w:rsid w:val="009448BB"/>
    <w:rsid w:val="009D5F2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37BC6"/>
  <w15:chartTrackingRefBased/>
  <w15:docId w15:val="{17564573-28AE-406E-A90B-15996A42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5F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2022-01-24T09:45:00Z</dcterms:created>
  <dcterms:modified xsi:type="dcterms:W3CDTF">2022-01-24T09:46:00Z</dcterms:modified>
</cp:coreProperties>
</file>